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E3" w:rsidRDefault="009C73E3" w:rsidP="009C7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9C73E3" w:rsidRDefault="009C73E3" w:rsidP="009C7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Bridport, Dorset.</w:t>
      </w:r>
    </w:p>
    <w:p w:rsidR="009C73E3" w:rsidRDefault="009C73E3" w:rsidP="009C7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73E3" w:rsidRDefault="009C73E3" w:rsidP="009C7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73E3" w:rsidRDefault="009C73E3" w:rsidP="009C7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Apr.1423</w:t>
      </w:r>
      <w:r>
        <w:rPr>
          <w:rFonts w:ascii="Times New Roman" w:hAnsi="Times New Roman" w:cs="Times New Roman"/>
          <w:sz w:val="24"/>
          <w:szCs w:val="24"/>
        </w:rPr>
        <w:tab/>
        <w:t>He was a Burgess of Bridport.</w:t>
      </w:r>
    </w:p>
    <w:p w:rsidR="009C73E3" w:rsidRDefault="009C73E3" w:rsidP="009C7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24-230)</w:t>
      </w:r>
    </w:p>
    <w:p w:rsidR="009C73E3" w:rsidRDefault="009C73E3" w:rsidP="009C7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73E3" w:rsidRDefault="009C73E3" w:rsidP="009C7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73E3" w:rsidRDefault="009C73E3" w:rsidP="009C73E3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>25 May 2016</w:t>
      </w:r>
    </w:p>
    <w:p w:rsidR="006B2F86" w:rsidRPr="009C73E3" w:rsidRDefault="009C73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C73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3E3" w:rsidRDefault="009C73E3" w:rsidP="00E71FC3">
      <w:pPr>
        <w:spacing w:after="0" w:line="240" w:lineRule="auto"/>
      </w:pPr>
      <w:r>
        <w:separator/>
      </w:r>
    </w:p>
  </w:endnote>
  <w:endnote w:type="continuationSeparator" w:id="0">
    <w:p w:rsidR="009C73E3" w:rsidRDefault="009C73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3E3" w:rsidRDefault="009C73E3" w:rsidP="00E71FC3">
      <w:pPr>
        <w:spacing w:after="0" w:line="240" w:lineRule="auto"/>
      </w:pPr>
      <w:r>
        <w:separator/>
      </w:r>
    </w:p>
  </w:footnote>
  <w:footnote w:type="continuationSeparator" w:id="0">
    <w:p w:rsidR="009C73E3" w:rsidRDefault="009C73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3E3"/>
    <w:rsid w:val="009C73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B8ECD"/>
  <w15:chartTrackingRefBased/>
  <w15:docId w15:val="{35BDB537-B2CE-45CA-B476-96F2F224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4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2016-05-25T21:54:00Z</dcterms:created>
  <dcterms:modified xsi:type="dcterms:W3CDTF">2016-05-25T21:55:00Z</dcterms:modified>
</cp:coreProperties>
</file>